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Heizung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2026-72-70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Rathaus Neubau Elmshorn - Heizung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